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20B6E3" w14:textId="1E132957" w:rsidR="006B2F86" w:rsidRDefault="008742B4" w:rsidP="00E71FC3">
      <w:pPr>
        <w:pStyle w:val="NoSpacing"/>
      </w:pPr>
      <w:r>
        <w:rPr>
          <w:u w:val="single"/>
        </w:rPr>
        <w:t>Margery WARD</w:t>
      </w:r>
      <w:r>
        <w:t xml:space="preserve">   </w:t>
      </w:r>
      <w:proofErr w:type="gramStart"/>
      <w:r>
        <w:t xml:space="preserve">   (</w:t>
      </w:r>
      <w:proofErr w:type="gramEnd"/>
      <w:r>
        <w:t>fl.1410)</w:t>
      </w:r>
    </w:p>
    <w:p w14:paraId="6025A7ED" w14:textId="1FA80737" w:rsidR="008742B4" w:rsidRDefault="008742B4" w:rsidP="00E71FC3">
      <w:pPr>
        <w:pStyle w:val="NoSpacing"/>
      </w:pPr>
    </w:p>
    <w:p w14:paraId="0C2993D6" w14:textId="32193DD4" w:rsidR="008742B4" w:rsidRDefault="008742B4" w:rsidP="00E71FC3">
      <w:pPr>
        <w:pStyle w:val="NoSpacing"/>
      </w:pPr>
    </w:p>
    <w:p w14:paraId="0D65B3A1" w14:textId="483BB6C9" w:rsidR="008742B4" w:rsidRDefault="008742B4" w:rsidP="00E71FC3">
      <w:pPr>
        <w:pStyle w:val="NoSpacing"/>
      </w:pPr>
      <w:r>
        <w:t xml:space="preserve">Daughter of Theobald Ward of </w:t>
      </w:r>
      <w:proofErr w:type="spellStart"/>
      <w:r>
        <w:t>Harpole</w:t>
      </w:r>
      <w:proofErr w:type="spellEnd"/>
      <w:r>
        <w:t>, Northamptonshire.</w:t>
      </w:r>
    </w:p>
    <w:p w14:paraId="35E0270B" w14:textId="18B41F31" w:rsidR="008742B4" w:rsidRDefault="008742B4" w:rsidP="00E71FC3">
      <w:pPr>
        <w:pStyle w:val="NoSpacing"/>
      </w:pPr>
      <w:r>
        <w:t>(H.O.C. III pp.179-81)</w:t>
      </w:r>
    </w:p>
    <w:p w14:paraId="511D667A" w14:textId="7854397D" w:rsidR="008742B4" w:rsidRDefault="008742B4" w:rsidP="008742B4">
      <w:pPr>
        <w:pStyle w:val="NoSpacing"/>
      </w:pPr>
      <w:r>
        <w:t xml:space="preserve">= James </w:t>
      </w:r>
      <w:proofErr w:type="spellStart"/>
      <w:r>
        <w:t>Bellers</w:t>
      </w:r>
      <w:proofErr w:type="spellEnd"/>
      <w:r>
        <w:t>(</w:t>
      </w:r>
      <w:proofErr w:type="gramStart"/>
      <w:r>
        <w:t>d.1421)(</w:t>
      </w:r>
      <w:proofErr w:type="gramEnd"/>
      <w:r>
        <w:t>q.v.).    (ibid.)</w:t>
      </w:r>
    </w:p>
    <w:p w14:paraId="522E6885" w14:textId="596C96BF" w:rsidR="008742B4" w:rsidRDefault="008742B4" w:rsidP="008742B4">
      <w:pPr>
        <w:pStyle w:val="NoSpacing"/>
      </w:pPr>
    </w:p>
    <w:p w14:paraId="35E014D3" w14:textId="708BAAA8" w:rsidR="008742B4" w:rsidRDefault="008742B4" w:rsidP="008742B4">
      <w:pPr>
        <w:pStyle w:val="NoSpacing"/>
      </w:pPr>
    </w:p>
    <w:p w14:paraId="391EDE3A" w14:textId="748DF378" w:rsidR="008742B4" w:rsidRPr="008742B4" w:rsidRDefault="008742B4" w:rsidP="008742B4">
      <w:pPr>
        <w:pStyle w:val="NoSpacing"/>
      </w:pPr>
      <w:r>
        <w:t>7 April 2018</w:t>
      </w:r>
      <w:bookmarkStart w:id="0" w:name="_GoBack"/>
      <w:bookmarkEnd w:id="0"/>
    </w:p>
    <w:sectPr w:rsidR="008742B4" w:rsidRPr="008742B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14768B" w14:textId="77777777" w:rsidR="008742B4" w:rsidRDefault="008742B4" w:rsidP="00E71FC3">
      <w:pPr>
        <w:spacing w:after="0" w:line="240" w:lineRule="auto"/>
      </w:pPr>
      <w:r>
        <w:separator/>
      </w:r>
    </w:p>
  </w:endnote>
  <w:endnote w:type="continuationSeparator" w:id="0">
    <w:p w14:paraId="7EF06787" w14:textId="77777777" w:rsidR="008742B4" w:rsidRDefault="008742B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7D6A3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073077" w14:textId="77777777" w:rsidR="008742B4" w:rsidRDefault="008742B4" w:rsidP="00E71FC3">
      <w:pPr>
        <w:spacing w:after="0" w:line="240" w:lineRule="auto"/>
      </w:pPr>
      <w:r>
        <w:separator/>
      </w:r>
    </w:p>
  </w:footnote>
  <w:footnote w:type="continuationSeparator" w:id="0">
    <w:p w14:paraId="1CB49036" w14:textId="77777777" w:rsidR="008742B4" w:rsidRDefault="008742B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2B4"/>
    <w:rsid w:val="001A7C09"/>
    <w:rsid w:val="00577BD5"/>
    <w:rsid w:val="00656CBA"/>
    <w:rsid w:val="006A1F77"/>
    <w:rsid w:val="00733BE7"/>
    <w:rsid w:val="008742B4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27479B"/>
  <w15:chartTrackingRefBased/>
  <w15:docId w15:val="{F1614EC5-F31A-49DC-A6D9-A37EEBC94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2018-04-07T18:58:00Z</dcterms:created>
  <dcterms:modified xsi:type="dcterms:W3CDTF">2018-04-07T19:00:00Z</dcterms:modified>
</cp:coreProperties>
</file>